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- Fliesenarbeiten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01-2026/17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KITA Wassenberg - Fliesenarbeiten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